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3F95" w:rsidR="00784AF7" w:rsidP="00FB45A5" w:rsidRDefault="00784AF7" w14:paraId="2d84f9d" w14:textId="2d84f9d">
      <w:pPr>
        <w:jc w:val="center"/>
        <w:outlineLvl w:val="0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 xml:space="preserve">Obrazac </w:t>
      </w:r>
      <w:r w:rsidR="00F3582A">
        <w:rPr>
          <w:rFonts w:cs="Times New Roman"/>
          <w:b/>
          <w:bCs/>
          <w:sz w:val="24"/>
          <w:szCs w:val="24"/>
        </w:rPr>
        <w:t>19</w:t>
      </w:r>
      <w:r w:rsidRPr="003A3F95">
        <w:rPr>
          <w:rFonts w:cs="Times New Roman"/>
          <w:b/>
          <w:bCs/>
          <w:sz w:val="24"/>
          <w:szCs w:val="24"/>
        </w:rPr>
        <w:t>.</w:t>
      </w:r>
    </w:p>
    <w:p w:rsidRPr="003A3F95" w:rsidR="00784AF7" w:rsidP="00784AF7" w:rsidRDefault="00784AF7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smartTag w:uri="urn:schemas-microsoft-com:office:smarttags" w:element="date">
        <w:smartTagPr>
          <w:attr w:name="Year" w:val="2019"/>
          <w:attr w:name="Day" w:val="16"/>
          <w:attr w:name="Month" w:val="10"/>
          <w:attr w:name="ls" w:val="trans"/>
        </w:smartTagPr>
        <w:r w:rsidR="000B0FDD">
          <w:rPr>
            <w:rFonts w:cs="Tahoma"/>
            <w:b/>
            <w:bCs/>
            <w:sz w:val="24"/>
            <w:szCs w:val="24"/>
          </w:rPr>
          <w:t>16.10</w:t>
        </w:r>
        <w:r w:rsidR="000A1094">
          <w:rPr>
            <w:rFonts w:cs="Tahoma"/>
            <w:b/>
            <w:bCs/>
            <w:sz w:val="24"/>
            <w:szCs w:val="24"/>
          </w:rPr>
          <w:t>.2019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  DO </w:t>
      </w:r>
      <w:smartTag w:uri="urn:schemas-microsoft-com:office:smarttags" w:element="date">
        <w:smartTagPr>
          <w:attr w:name="Year" w:val="2020"/>
          <w:attr w:name="Day" w:val="17"/>
          <w:attr w:name="Month" w:val="01"/>
          <w:attr w:name="ls" w:val="trans"/>
        </w:smartTagPr>
        <w:r w:rsidR="000B0FDD">
          <w:rPr>
            <w:rFonts w:cs="Tahoma"/>
            <w:b/>
            <w:bCs/>
            <w:sz w:val="24"/>
            <w:szCs w:val="24"/>
          </w:rPr>
          <w:t>17.01.2020</w:t>
        </w:r>
        <w:r w:rsidRPr="003A3F95">
          <w:rPr>
            <w:rFonts w:cs="Tahoma"/>
            <w:b/>
            <w:bCs/>
            <w:sz w:val="24"/>
            <w:szCs w:val="24"/>
          </w:rPr>
          <w:t>.</w:t>
        </w:r>
      </w:smartTag>
      <w:r w:rsidRPr="003A3F95">
        <w:rPr>
          <w:rFonts w:cs="Tahoma"/>
          <w:b/>
          <w:bCs/>
          <w:sz w:val="24"/>
          <w:szCs w:val="24"/>
        </w:rPr>
        <w:t xml:space="preserve"> g.</w:t>
      </w: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FB45A5" w:rsidRDefault="00784AF7">
      <w:pPr>
        <w:outlineLvl w:val="0"/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Pr="003A3F95" w:rsidR="00784AF7" w:rsidP="00FB45A5" w:rsidRDefault="00784AF7">
      <w:pPr>
        <w:jc w:val="both"/>
        <w:outlineLvl w:val="0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Pr="003A3F95" w:rsidR="00784AF7" w:rsidP="00784AF7" w:rsidRDefault="00784AF7">
      <w:pPr>
        <w:rPr>
          <w:rFonts w:cs="Times New Roman"/>
          <w:sz w:val="24"/>
          <w:szCs w:val="24"/>
          <w:lang w:val="pl-PL"/>
        </w:rPr>
      </w:pPr>
    </w:p>
    <w:p w:rsidRPr="003A3F95" w:rsidR="00784AF7" w:rsidP="00784AF7" w:rsidRDefault="00784AF7">
      <w:pPr>
        <w:pStyle w:val="Bezproreda1"/>
        <w:rPr>
          <w:rFonts w:cs="Times New Roman"/>
          <w:b/>
          <w:bCs/>
          <w:sz w:val="24"/>
          <w:szCs w:val="24"/>
        </w:rPr>
      </w:pPr>
    </w:p>
    <w:p w:rsidRPr="003A3F95" w:rsidR="00784AF7" w:rsidP="00784AF7" w:rsidRDefault="00784AF7">
      <w:pPr>
        <w:spacing w:after="0"/>
        <w:jc w:val="both"/>
        <w:rPr>
          <w:rFonts w:cs="Tahoma"/>
          <w:sz w:val="24"/>
          <w:szCs w:val="24"/>
        </w:rPr>
      </w:pPr>
    </w:p>
    <w:p w:rsidRPr="003A3F95" w:rsidR="00784AF7" w:rsidP="00FB45A5" w:rsidRDefault="00784AF7">
      <w:pPr>
        <w:pStyle w:val="Bezproreda1"/>
        <w:outlineLvl w:val="0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Pr="003A3F95" w:rsidR="00784AF7" w:rsidP="00784AF7" w:rsidRDefault="00784AF7">
      <w:pPr>
        <w:pStyle w:val="Bezproreda1"/>
        <w:rPr>
          <w:rFonts w:cs="Tahoma"/>
          <w:sz w:val="24"/>
          <w:szCs w:val="24"/>
        </w:rPr>
      </w:pPr>
    </w:p>
    <w:p w:rsidR="003B66E4" w:rsidP="00D80F06" w:rsidRDefault="009E13E8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K</w:t>
      </w:r>
      <w:r w:rsidR="007502A9">
        <w:rPr>
          <w:rFonts w:cs="Tahoma"/>
          <w:sz w:val="24"/>
          <w:szCs w:val="24"/>
        </w:rPr>
        <w:t>ao što je opisano u prethodnim izvješćima,</w:t>
      </w:r>
      <w:r>
        <w:rPr>
          <w:rFonts w:cs="Tahoma"/>
          <w:sz w:val="24"/>
          <w:szCs w:val="24"/>
        </w:rPr>
        <w:t xml:space="preserve"> ključna činjenica</w:t>
      </w:r>
      <w:r w:rsidR="007502A9">
        <w:rPr>
          <w:rFonts w:cs="Tahoma"/>
          <w:sz w:val="24"/>
          <w:szCs w:val="24"/>
        </w:rPr>
        <w:t xml:space="preserve"> </w:t>
      </w:r>
      <w:r w:rsidR="00487CE0">
        <w:rPr>
          <w:rFonts w:cs="Tahoma"/>
          <w:sz w:val="24"/>
          <w:szCs w:val="24"/>
        </w:rPr>
        <w:t xml:space="preserve"> je spor sa Gradom Zagrebom</w:t>
      </w:r>
      <w:r w:rsidR="00710A0A">
        <w:rPr>
          <w:rFonts w:cs="Tahoma"/>
          <w:sz w:val="24"/>
          <w:szCs w:val="24"/>
        </w:rPr>
        <w:t>,</w:t>
      </w:r>
      <w:r w:rsidR="00487CE0">
        <w:rPr>
          <w:rFonts w:cs="Tahoma"/>
          <w:sz w:val="24"/>
          <w:szCs w:val="24"/>
        </w:rPr>
        <w:t xml:space="preserve"> a vezan za nekre</w:t>
      </w:r>
      <w:r w:rsidR="00D80F06">
        <w:rPr>
          <w:rFonts w:cs="Tahoma"/>
          <w:sz w:val="24"/>
          <w:szCs w:val="24"/>
        </w:rPr>
        <w:t>t</w:t>
      </w:r>
      <w:r w:rsidR="00487CE0">
        <w:rPr>
          <w:rFonts w:cs="Tahoma"/>
          <w:sz w:val="24"/>
          <w:szCs w:val="24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="003E50BD">
        <w:rPr>
          <w:rFonts w:cs="Tahoma"/>
          <w:sz w:val="24"/>
          <w:szCs w:val="24"/>
        </w:rPr>
        <w:t>po izjavljenoj reviziji nije okončan.</w:t>
      </w:r>
    </w:p>
    <w:p w:rsidR="00487CE0" w:rsidP="00D80F06" w:rsidRDefault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U daljn</w:t>
      </w:r>
      <w:r w:rsidR="00D80F06">
        <w:rPr>
          <w:rFonts w:cs="Tahoma"/>
          <w:sz w:val="24"/>
          <w:szCs w:val="24"/>
        </w:rPr>
        <w:t>j</w:t>
      </w:r>
      <w:r>
        <w:rPr>
          <w:rFonts w:cs="Tahoma"/>
          <w:sz w:val="24"/>
          <w:szCs w:val="24"/>
        </w:rPr>
        <w:t>em postupku nad stečajnom masom stečajni upravitelj će</w:t>
      </w:r>
      <w:r w:rsidR="00F45030">
        <w:rPr>
          <w:rFonts w:cs="Tahoma"/>
          <w:sz w:val="24"/>
          <w:szCs w:val="24"/>
        </w:rPr>
        <w:t xml:space="preserve"> nastaviti iznajmljivati zakup</w:t>
      </w:r>
      <w:r>
        <w:rPr>
          <w:rFonts w:cs="Tahoma"/>
          <w:sz w:val="24"/>
          <w:szCs w:val="24"/>
        </w:rPr>
        <w:t>oprimcima prostor u svrhu čuvanja i zaštite prostora, te po</w:t>
      </w:r>
      <w:r w:rsidR="00D80F06">
        <w:rPr>
          <w:rFonts w:cs="Tahoma"/>
          <w:sz w:val="24"/>
          <w:szCs w:val="24"/>
        </w:rPr>
        <w:t>dmirenja svih troš</w:t>
      </w:r>
      <w:r>
        <w:rPr>
          <w:rFonts w:cs="Tahoma"/>
          <w:sz w:val="24"/>
          <w:szCs w:val="24"/>
        </w:rPr>
        <w:t>kova koj</w:t>
      </w:r>
      <w:r w:rsidR="00D80F06">
        <w:rPr>
          <w:rFonts w:cs="Tahoma"/>
          <w:sz w:val="24"/>
          <w:szCs w:val="24"/>
        </w:rPr>
        <w:t>i terete nekre</w:t>
      </w:r>
      <w:r w:rsidR="00D60329">
        <w:rPr>
          <w:rFonts w:cs="Tahoma"/>
          <w:sz w:val="24"/>
          <w:szCs w:val="24"/>
        </w:rPr>
        <w:t>tnine, sve do prodaje nekretnine sukladno ugovoru o zakupu. Z</w:t>
      </w:r>
      <w:r w:rsidR="00D80F06">
        <w:rPr>
          <w:rFonts w:cs="Tahoma"/>
          <w:sz w:val="24"/>
          <w:szCs w:val="24"/>
        </w:rPr>
        <w:t>akupopr</w:t>
      </w:r>
      <w:r>
        <w:rPr>
          <w:rFonts w:cs="Tahoma"/>
          <w:sz w:val="24"/>
          <w:szCs w:val="24"/>
        </w:rPr>
        <w:t>imci uredno izvršavaju svoje obveze.</w:t>
      </w:r>
      <w:r w:rsidR="00710A0A">
        <w:rPr>
          <w:rFonts w:cs="Tahoma"/>
          <w:sz w:val="24"/>
          <w:szCs w:val="24"/>
        </w:rPr>
        <w:t xml:space="preserve"> Stečajni upravitelj</w:t>
      </w:r>
      <w:r w:rsidR="008C2E74">
        <w:rPr>
          <w:rFonts w:cs="Tahoma"/>
          <w:sz w:val="24"/>
          <w:szCs w:val="24"/>
        </w:rPr>
        <w:t xml:space="preserve"> putem punomoćnika traži</w:t>
      </w:r>
      <w:r w:rsidR="00091C10">
        <w:rPr>
          <w:rFonts w:cs="Tahoma"/>
          <w:sz w:val="24"/>
          <w:szCs w:val="24"/>
        </w:rPr>
        <w:t>o je</w:t>
      </w:r>
      <w:r w:rsidR="008C2E74">
        <w:rPr>
          <w:rFonts w:cs="Tahoma"/>
          <w:sz w:val="24"/>
          <w:szCs w:val="24"/>
        </w:rPr>
        <w:t xml:space="preserve"> da se postupanje u ovoj pravnoj stvari kod Vrhovnog suda Republike Hrvatske požuri</w:t>
      </w:r>
      <w:r w:rsidR="00091C10">
        <w:rPr>
          <w:rFonts w:cs="Tahoma"/>
          <w:sz w:val="24"/>
          <w:szCs w:val="24"/>
        </w:rPr>
        <w:t xml:space="preserve">, a zadnje traženje za požurnicu poslao je dana   </w:t>
      </w:r>
      <w:smartTag w:uri="urn:schemas-microsoft-com:office:smarttags" w:element="date">
        <w:smartTagPr>
          <w:attr w:name="Year" w:val="2018"/>
          <w:attr w:name="Day" w:val="22"/>
          <w:attr w:name="Month" w:val="10"/>
          <w:attr w:name="ls" w:val="trans"/>
        </w:smartTagPr>
        <w:r w:rsidR="00091C10">
          <w:rPr>
            <w:rFonts w:cs="Tahoma"/>
            <w:sz w:val="24"/>
            <w:szCs w:val="24"/>
          </w:rPr>
          <w:t>22.10.2018.</w:t>
        </w:r>
      </w:smartTag>
      <w:r w:rsidR="00091C10">
        <w:rPr>
          <w:rFonts w:cs="Tahoma"/>
          <w:sz w:val="24"/>
          <w:szCs w:val="24"/>
        </w:rPr>
        <w:t xml:space="preserve"> godine.  Dana </w:t>
      </w:r>
      <w:smartTag w:uri="urn:schemas-microsoft-com:office:smarttags" w:element="date">
        <w:smartTagPr>
          <w:attr w:name="Year" w:val="2018"/>
          <w:attr w:name="Day" w:val="05"/>
          <w:attr w:name="Month" w:val="11"/>
          <w:attr w:name="ls" w:val="trans"/>
        </w:smartTagPr>
        <w:r w:rsidR="00091C10">
          <w:rPr>
            <w:rFonts w:cs="Tahoma"/>
            <w:sz w:val="24"/>
            <w:szCs w:val="24"/>
          </w:rPr>
          <w:t>05.11.2018.</w:t>
        </w:r>
      </w:smartTag>
      <w:r w:rsidR="00091C10">
        <w:rPr>
          <w:rFonts w:cs="Tahoma"/>
          <w:sz w:val="24"/>
          <w:szCs w:val="24"/>
        </w:rPr>
        <w:t xml:space="preserve"> godine Vrhovni  sud Republike Hrvatske   odgovorio je punomoćniku da je požurnica zaprimljena, te da je dostavljena u spis ure</w:t>
      </w:r>
      <w:r w:rsidR="007502A9">
        <w:rPr>
          <w:rFonts w:cs="Tahoma"/>
          <w:sz w:val="24"/>
          <w:szCs w:val="24"/>
        </w:rPr>
        <w:t>d</w:t>
      </w:r>
      <w:r w:rsidR="00091C10">
        <w:rPr>
          <w:rFonts w:cs="Tahoma"/>
          <w:sz w:val="24"/>
          <w:szCs w:val="24"/>
        </w:rPr>
        <w:t xml:space="preserve">ujućem sucu od kojeg je zatraženo da predmet prioritetno uzme u rješavanje. Isto tako, obavijestio je da je navedeni predmet, a nakon remisije zbog prekida postupka sada zaprimljen na Vrhovnom sudu pod brojem </w:t>
      </w:r>
      <w:r w:rsidRPr="00091C10" w:rsidR="00091C10">
        <w:rPr>
          <w:rFonts w:cs="Tahoma"/>
          <w:i/>
          <w:sz w:val="24"/>
          <w:szCs w:val="24"/>
        </w:rPr>
        <w:t>Revt-96/18.</w:t>
      </w:r>
    </w:p>
    <w:p w:rsidR="00487CE0" w:rsidP="00D80F06" w:rsidRDefault="00487CE0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O svim daljnjim promjenama u postupku nad stečajnom masom stečajni upravitelj će izvještavati sud u svojim narednim redovnim izvješćima.</w:t>
      </w:r>
    </w:p>
    <w:p w:rsidR="009E13E8" w:rsidP="00D80F06" w:rsidRDefault="00FB45A5">
      <w:pPr>
        <w:pStyle w:val="Bezproreda1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Stanje žiro računa na dan </w:t>
      </w:r>
      <w:smartTag w:uri="urn:schemas-microsoft-com:office:smarttags" w:element="date">
        <w:smartTagPr>
          <w:attr w:name="ls" w:val="trans"/>
          <w:attr w:name="Month" w:val="01"/>
          <w:attr w:name="Day" w:val="20"/>
          <w:attr w:name="Year" w:val="2020"/>
        </w:smartTagPr>
        <w:r>
          <w:rPr>
            <w:rFonts w:cs="Tahoma"/>
            <w:sz w:val="24"/>
            <w:szCs w:val="24"/>
          </w:rPr>
          <w:t>20.01.2020.</w:t>
        </w:r>
      </w:smartTag>
      <w:r>
        <w:rPr>
          <w:rFonts w:cs="Tahoma"/>
          <w:sz w:val="24"/>
          <w:szCs w:val="24"/>
        </w:rPr>
        <w:t xml:space="preserve"> godine iznosi  435.631,63 kn.</w:t>
      </w:r>
    </w:p>
    <w:p w:rsidRPr="003A3F95" w:rsidR="00487CE0" w:rsidP="003B66E4" w:rsidRDefault="00487CE0">
      <w:pPr>
        <w:pStyle w:val="Bezproreda1"/>
        <w:rPr>
          <w:rFonts w:cs="Tahoma"/>
          <w:sz w:val="24"/>
          <w:szCs w:val="24"/>
        </w:rPr>
      </w:pPr>
    </w:p>
    <w:p w:rsidR="00784AF7" w:rsidP="00784AF7" w:rsidRDefault="00784AF7">
      <w:pPr>
        <w:pStyle w:val="Bezproreda1"/>
        <w:rPr>
          <w:rFonts w:cs="Times New Roman"/>
          <w:sz w:val="24"/>
          <w:szCs w:val="24"/>
        </w:rPr>
      </w:pPr>
    </w:p>
    <w:p w:rsidRPr="003A3F95" w:rsidR="008A4C87" w:rsidP="00784AF7" w:rsidRDefault="008A4C87">
      <w:pPr>
        <w:pStyle w:val="Bezproreda1"/>
        <w:rPr>
          <w:rFonts w:cs="Times New Roman"/>
          <w:sz w:val="24"/>
          <w:szCs w:val="24"/>
        </w:rPr>
      </w:pPr>
    </w:p>
    <w:p w:rsidRPr="003A3F95" w:rsidR="00784AF7" w:rsidP="00784AF7" w:rsidRDefault="00784AF7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    </w:t>
      </w:r>
      <w:r w:rsidR="00091C10">
        <w:rPr>
          <w:rFonts w:cs="Tahoma"/>
          <w:sz w:val="24"/>
          <w:szCs w:val="24"/>
        </w:rPr>
        <w:t xml:space="preserve">    </w:t>
      </w:r>
      <w:r w:rsidRPr="003A3F95">
        <w:rPr>
          <w:rFonts w:cs="Tahoma"/>
          <w:sz w:val="24"/>
          <w:szCs w:val="24"/>
        </w:rPr>
        <w:t xml:space="preserve"> Mjesto i datum:</w:t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</w:r>
      <w:r w:rsidRPr="003A3F95">
        <w:rPr>
          <w:rFonts w:cs="Tahoma"/>
          <w:sz w:val="24"/>
          <w:szCs w:val="24"/>
        </w:rPr>
        <w:tab/>
        <w:t xml:space="preserve">        Stečajni upravitelj:</w:t>
      </w:r>
    </w:p>
    <w:p w:rsidRPr="005F724B" w:rsidR="00784AF7" w:rsidP="00784AF7" w:rsidRDefault="00784AF7">
      <w:pPr>
        <w:pStyle w:val="Bezproreda1"/>
        <w:spacing w:after="0"/>
        <w:rPr>
          <w:rFonts w:cs="Tahoma"/>
          <w:sz w:val="16"/>
          <w:szCs w:val="16"/>
        </w:rPr>
      </w:pPr>
    </w:p>
    <w:p w:rsidRPr="003A3F95" w:rsidR="00784AF7" w:rsidP="00784AF7" w:rsidRDefault="00784AF7">
      <w:pPr>
        <w:pStyle w:val="Bezproreda1"/>
        <w:spacing w:after="0"/>
        <w:rPr>
          <w:rFonts w:cs="Tahoma"/>
          <w:sz w:val="24"/>
          <w:szCs w:val="24"/>
        </w:rPr>
      </w:pPr>
      <w:r w:rsidRPr="003A3F95">
        <w:rPr>
          <w:rFonts w:cs="Tahoma"/>
          <w:sz w:val="24"/>
          <w:szCs w:val="24"/>
        </w:rPr>
        <w:t xml:space="preserve">    Zagreb,  </w:t>
      </w:r>
      <w:smartTag w:uri="urn:schemas-microsoft-com:office:smarttags" w:element="date">
        <w:smartTagPr>
          <w:attr w:name="ls" w:val="trans"/>
          <w:attr w:name="Month" w:val="01"/>
          <w:attr w:name="Day" w:val="20"/>
          <w:attr w:name="Year" w:val="2020"/>
        </w:smartTagPr>
        <w:r w:rsidR="000B0FDD">
          <w:rPr>
            <w:rFonts w:cs="Tahoma"/>
            <w:sz w:val="24"/>
            <w:szCs w:val="24"/>
          </w:rPr>
          <w:t>20.01.2020</w:t>
        </w:r>
        <w:r w:rsidR="007502A9">
          <w:rPr>
            <w:rFonts w:cs="Tahoma"/>
            <w:sz w:val="24"/>
            <w:szCs w:val="24"/>
          </w:rPr>
          <w:t>.</w:t>
        </w:r>
      </w:smartTag>
      <w:r w:rsidR="007502A9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godine</w:t>
      </w:r>
      <w:r w:rsidRPr="003A3F95">
        <w:rPr>
          <w:rFonts w:cs="Tahoma"/>
          <w:sz w:val="24"/>
          <w:szCs w:val="24"/>
        </w:rPr>
        <w:tab/>
        <w:t xml:space="preserve">                                                </w:t>
      </w:r>
      <w:r w:rsidR="003416BE">
        <w:rPr>
          <w:rFonts w:cs="Tahoma"/>
          <w:sz w:val="24"/>
          <w:szCs w:val="24"/>
        </w:rPr>
        <w:t xml:space="preserve"> </w:t>
      </w:r>
      <w:r w:rsidRPr="003A3F95">
        <w:rPr>
          <w:rFonts w:cs="Tahoma"/>
          <w:sz w:val="24"/>
          <w:szCs w:val="24"/>
        </w:rPr>
        <w:t>Marinko Paić, univ.spec.oec.</w:t>
      </w:r>
    </w:p>
    <w:p w:rsidRPr="003A3F95" w:rsidR="00784AF7" w:rsidP="00784AF7" w:rsidRDefault="00784AF7">
      <w:pPr>
        <w:rPr>
          <w:sz w:val="24"/>
          <w:szCs w:val="24"/>
        </w:rPr>
      </w:pPr>
    </w:p>
    <w:p w:rsidR="00942CBD" w:rsidRDefault="00942CBD"/>
    <w:sectPr w:rsidR="00942CBD" w:rsidSect="00784AF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0D8A" w:rsidRDefault="00260D8A">
      <w:r>
        <w:separator/>
      </w:r>
    </w:p>
  </w:endnote>
  <w:endnote w:type="continuationSeparator" w:id="0">
    <w:p w:rsidR="00260D8A" w:rsidRDefault="00260D8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45B7" w:rsidP="00784AF7" w:rsidRDefault="004C45B7">
    <w:pPr>
      <w:pStyle w:val="Podnoje"/>
      <w:framePr w:wrap="auto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7E7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C45B7" w:rsidP="00784AF7" w:rsidRDefault="004C45B7">
    <w:pPr>
      <w:pStyle w:val="Podnoje"/>
      <w:ind w:right="360"/>
      <w:rPr>
        <w:rFonts w:cs="Times New Roman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0D8A" w:rsidRDefault="00260D8A">
      <w:r>
        <w:separator/>
      </w:r>
    </w:p>
  </w:footnote>
  <w:footnote w:type="continuationSeparator" w:id="0">
    <w:p w:rsidR="00260D8A" w:rsidRDefault="00260D8A"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F7"/>
    <w:rsid w:val="00002E58"/>
    <w:rsid w:val="00091C10"/>
    <w:rsid w:val="000A1094"/>
    <w:rsid w:val="000B0FDD"/>
    <w:rsid w:val="000C5A68"/>
    <w:rsid w:val="000D0C4B"/>
    <w:rsid w:val="001029A8"/>
    <w:rsid w:val="00116A0E"/>
    <w:rsid w:val="0015592F"/>
    <w:rsid w:val="00216462"/>
    <w:rsid w:val="002544F5"/>
    <w:rsid w:val="00260D8A"/>
    <w:rsid w:val="002E34A2"/>
    <w:rsid w:val="002F2523"/>
    <w:rsid w:val="003416BE"/>
    <w:rsid w:val="00373EF0"/>
    <w:rsid w:val="003825FC"/>
    <w:rsid w:val="003B66E4"/>
    <w:rsid w:val="003E50BD"/>
    <w:rsid w:val="00487CE0"/>
    <w:rsid w:val="004C45B7"/>
    <w:rsid w:val="004C46A5"/>
    <w:rsid w:val="004D0126"/>
    <w:rsid w:val="005F724B"/>
    <w:rsid w:val="006021F9"/>
    <w:rsid w:val="006A2AC6"/>
    <w:rsid w:val="006B3466"/>
    <w:rsid w:val="006D40A1"/>
    <w:rsid w:val="00710A0A"/>
    <w:rsid w:val="007502A9"/>
    <w:rsid w:val="007606F0"/>
    <w:rsid w:val="00784AF7"/>
    <w:rsid w:val="00785581"/>
    <w:rsid w:val="0084035D"/>
    <w:rsid w:val="00856720"/>
    <w:rsid w:val="008571E4"/>
    <w:rsid w:val="00887754"/>
    <w:rsid w:val="008A41C2"/>
    <w:rsid w:val="008A4C87"/>
    <w:rsid w:val="008C2E74"/>
    <w:rsid w:val="00900216"/>
    <w:rsid w:val="00936127"/>
    <w:rsid w:val="00942CBD"/>
    <w:rsid w:val="00960C30"/>
    <w:rsid w:val="0099767D"/>
    <w:rsid w:val="009E13E8"/>
    <w:rsid w:val="00A37987"/>
    <w:rsid w:val="00A552DF"/>
    <w:rsid w:val="00A91480"/>
    <w:rsid w:val="00A95675"/>
    <w:rsid w:val="00AB264C"/>
    <w:rsid w:val="00AE382D"/>
    <w:rsid w:val="00B24A63"/>
    <w:rsid w:val="00B42164"/>
    <w:rsid w:val="00BC489B"/>
    <w:rsid w:val="00BF2C97"/>
    <w:rsid w:val="00C352BF"/>
    <w:rsid w:val="00CC53AC"/>
    <w:rsid w:val="00D60329"/>
    <w:rsid w:val="00D80F06"/>
    <w:rsid w:val="00D937E7"/>
    <w:rsid w:val="00DE6179"/>
    <w:rsid w:val="00EA0E5A"/>
    <w:rsid w:val="00F3582A"/>
    <w:rsid w:val="00F45030"/>
    <w:rsid w:val="00F84DBD"/>
    <w:rsid w:val="00FB45A5"/>
    <w:rsid w:val="00FD4B84"/>
    <w:rsid w:val="00FE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784AF7"/>
    <w:pPr>
      <w:tabs>
        <w:tab w:val="center" w:pos="4703"/>
        <w:tab w:val="right" w:pos="9406"/>
      </w:tabs>
    </w:pPr>
  </w:style>
  <w:style w:type="character" w:styleId="PodnojeChar" w:customStyle="true">
    <w:name w:val="Podnožje Char"/>
    <w:basedOn w:val="Zadanifontodlomka"/>
    <w:link w:val="Podnoje"/>
    <w:semiHidden/>
    <w:locked/>
    <w:rsid w:val="00784AF7"/>
    <w:rPr>
      <w:rFonts w:ascii="Calibri" w:hAnsi="Calibri" w:eastAsia="SimSun" w:cs="Calibri"/>
      <w:sz w:val="22"/>
      <w:szCs w:val="22"/>
      <w:lang w:val="hr-HR" w:eastAsia="en-US" w:bidi="ar-SA"/>
    </w:rPr>
  </w:style>
  <w:style w:type="character" w:styleId="Brojstranice">
    <w:name w:val="page number"/>
    <w:basedOn w:val="Zadanifontodlomka"/>
    <w:rsid w:val="00784AF7"/>
    <w:rPr>
      <w:rFonts w:cs="Times New Roman"/>
    </w:rPr>
  </w:style>
  <w:style w:type="paragraph" w:styleId="Kartadokumenta">
    <w:name w:val="Document Map"/>
    <w:basedOn w:val="Normal"/>
    <w:semiHidden/>
    <w:rsid w:val="00FB45A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D937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37E7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37E7"/>
    <w:rPr>
      <w:rFonts w:cs="Times New Roman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37E7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37E7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basedOn w:val="Zadanifontodlomka"/>
    <w:rsid w:val="00784AF7"/>
    <w:rPr>
      <w:rFonts w:cs="Times New Roman"/>
    </w:rPr>
  </w:style>
  <w:style w:styleId="Kartadokumenta" w:type="paragraph">
    <w:name w:val="Document Map"/>
    <w:basedOn w:val="Normal"/>
    <w:semiHidden/>
    <w:rsid w:val="00FB45A5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3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7E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7E7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7E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7E7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274</properties:Words>
  <properties:Characters>1614</properties:Characters>
  <properties:Lines>39</properties:Lines>
  <properties:Paragraphs>12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2020-01-24T07:43:00Z</dcterms:created>
  <dc:creator>nada</dc:creator>
  <cp:lastModifiedBy>Monika Grbac</cp:lastModifiedBy>
  <cp:lastPrinted>2019-10-23T09:16:00Z</cp:lastPrinted>
  <dcterms:modified xmlns:xsi="http://www.w3.org/2001/XMLSchema-instance" xsi:type="dcterms:W3CDTF">2020-01-24T07:44:00Z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St-395/2001-85 / Podnesak - Izvješće stečajnog upravitelja (izvješće od 22.1.2020..docx)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